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5B275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DALAMARE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0FABF8F1" w14:textId="77777777" w:rsidR="00EE28EE" w:rsidRDefault="00EE28EE" w:rsidP="00EE28EE">
      <w:pPr>
        <w:pStyle w:val="NoSpacing"/>
        <w:rPr>
          <w:rFonts w:cs="Times New Roman"/>
          <w:szCs w:val="24"/>
        </w:rPr>
      </w:pPr>
    </w:p>
    <w:p w14:paraId="5379DF23" w14:textId="77777777" w:rsidR="00EE28EE" w:rsidRDefault="00EE28EE" w:rsidP="00EE28EE">
      <w:pPr>
        <w:pStyle w:val="NoSpacing"/>
        <w:rPr>
          <w:rFonts w:cs="Times New Roman"/>
          <w:szCs w:val="24"/>
        </w:rPr>
      </w:pPr>
    </w:p>
    <w:p w14:paraId="0572144A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048114CE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6707E5F8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Worcestershire,</w:t>
      </w:r>
    </w:p>
    <w:p w14:paraId="350E51B5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except the city of Worcester, the taxes of two whole fifteenths and tenths.</w:t>
      </w:r>
    </w:p>
    <w:p w14:paraId="016154D7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pp.84-5)</w:t>
      </w:r>
    </w:p>
    <w:p w14:paraId="0E00658B" w14:textId="77777777" w:rsidR="00EE28EE" w:rsidRDefault="00EE28EE" w:rsidP="00EE28EE">
      <w:pPr>
        <w:pStyle w:val="NoSpacing"/>
        <w:rPr>
          <w:rFonts w:cs="Times New Roman"/>
          <w:szCs w:val="24"/>
        </w:rPr>
      </w:pPr>
    </w:p>
    <w:p w14:paraId="40444A22" w14:textId="77777777" w:rsidR="00EE28EE" w:rsidRDefault="00EE28EE" w:rsidP="00EE28EE">
      <w:pPr>
        <w:pStyle w:val="NoSpacing"/>
        <w:rPr>
          <w:rFonts w:cs="Times New Roman"/>
          <w:szCs w:val="24"/>
        </w:rPr>
      </w:pPr>
    </w:p>
    <w:p w14:paraId="16DCC805" w14:textId="77777777" w:rsidR="00EE28EE" w:rsidRDefault="00EE28EE" w:rsidP="00EE28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2024</w:t>
      </w:r>
    </w:p>
    <w:p w14:paraId="3B0B75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32FF5" w14:textId="77777777" w:rsidR="00EE28EE" w:rsidRDefault="00EE28EE" w:rsidP="009139A6">
      <w:r>
        <w:separator/>
      </w:r>
    </w:p>
  </w:endnote>
  <w:endnote w:type="continuationSeparator" w:id="0">
    <w:p w14:paraId="7D38A22B" w14:textId="77777777" w:rsidR="00EE28EE" w:rsidRDefault="00EE28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C93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9C6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8DC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C9610" w14:textId="77777777" w:rsidR="00EE28EE" w:rsidRDefault="00EE28EE" w:rsidP="009139A6">
      <w:r>
        <w:separator/>
      </w:r>
    </w:p>
  </w:footnote>
  <w:footnote w:type="continuationSeparator" w:id="0">
    <w:p w14:paraId="7800B81D" w14:textId="77777777" w:rsidR="00EE28EE" w:rsidRDefault="00EE28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D94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36A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B36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8EE"/>
    <w:rsid w:val="000666E0"/>
    <w:rsid w:val="002510B7"/>
    <w:rsid w:val="00270799"/>
    <w:rsid w:val="003634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E28E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6DE83"/>
  <w15:chartTrackingRefBased/>
  <w15:docId w15:val="{FD5B5029-3BA0-4528-AF57-08B42121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2024-10-30T20:57:00Z</dcterms:created>
  <dcterms:modified xsi:type="dcterms:W3CDTF">2024-10-30T20:57:00Z</dcterms:modified>
</cp:coreProperties>
</file>